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E706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E706D" w:rsidRPr="001E70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E706D" w:rsidRPr="001E706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E706D" w:rsidRPr="001E706D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E706D" w:rsidRPr="001E706D">
          <w:rPr>
            <w:u w:val="single"/>
          </w:rPr>
          <w:t xml:space="preserve"> 11091/005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E706D" w:rsidRPr="001E706D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E706D" w:rsidRPr="001E706D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E706D" w:rsidRPr="001E70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042037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042037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E706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042037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042037" w:rsidRPr="004C53B3">
            <w:rPr>
              <w:rStyle w:val="ad"/>
              <w:sz w:val="20"/>
              <w:szCs w:val="20"/>
            </w:rPr>
            <w:fldChar w:fldCharType="separate"/>
          </w:r>
          <w:r w:rsidR="001E706D">
            <w:rPr>
              <w:rStyle w:val="ad"/>
              <w:noProof/>
              <w:sz w:val="20"/>
              <w:szCs w:val="20"/>
            </w:rPr>
            <w:t>1</w:t>
          </w:r>
          <w:r w:rsidR="00042037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E706D" w:rsidRPr="001E706D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A871E3D48241402591E72489A5A810A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5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B430499FDF34DB18F7D1EC5D67A3A71"/>
    <w:docVar w:name="rm_id" w:val="114"/>
    <w:docVar w:name="rm_name" w:val=" Фельдшер-лаборант "/>
    <w:docVar w:name="rm_number" w:val=" 11091/005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2738F0"/>
    <w:rsid w:val="00025683"/>
    <w:rsid w:val="00042037"/>
    <w:rsid w:val="00046815"/>
    <w:rsid w:val="0005566C"/>
    <w:rsid w:val="000D1F5B"/>
    <w:rsid w:val="00110025"/>
    <w:rsid w:val="001429B1"/>
    <w:rsid w:val="001607C8"/>
    <w:rsid w:val="001E706D"/>
    <w:rsid w:val="001F4D8D"/>
    <w:rsid w:val="002023BD"/>
    <w:rsid w:val="00234932"/>
    <w:rsid w:val="002738F0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15B54"/>
    <w:rsid w:val="00563E94"/>
    <w:rsid w:val="00576095"/>
    <w:rsid w:val="005A3A36"/>
    <w:rsid w:val="005B466C"/>
    <w:rsid w:val="005B7FE8"/>
    <w:rsid w:val="005C0A9A"/>
    <w:rsid w:val="0063641C"/>
    <w:rsid w:val="0069682B"/>
    <w:rsid w:val="006B194C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B0CD6"/>
    <w:rsid w:val="008E68DE"/>
    <w:rsid w:val="0090588D"/>
    <w:rsid w:val="0092778A"/>
    <w:rsid w:val="009534CE"/>
    <w:rsid w:val="0096656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E59EA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2016-11-24T08:09:00Z</dcterms:created>
  <dcterms:modified xsi:type="dcterms:W3CDTF">2016-11-25T06:19:00Z</dcterms:modified>
</cp:coreProperties>
</file>